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Rossendale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Rossendale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Rossendale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Rossendale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Rossendale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Rossendale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Rossendale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Rossendale is estimated to be </w:t>
      </w:r>
      <w:r w:rsidRPr="00773DF7">
        <w:rPr>
          <w:rFonts w:ascii="Libre Franklin Light" w:eastAsia="Times New Roman" w:hAnsi="Libre Franklin Light" w:cs="Calibri Light"/>
          <w:b/>
          <w:bCs/>
          <w:color w:val="C45911" w:themeColor="accent2" w:themeShade="BF"/>
        </w:rPr>
        <w:t xml:space="preserve">£1,638,803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Rossendale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Rossendale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Rossendale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Rossendale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ssen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Rossendale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ssen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Rossendale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Rossendale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ssen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Rossendale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Rossendale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Rossendale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Rossendale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Rossendale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Rossendale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£1,638,803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Rossendale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£552,035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£39,546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£989,016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£1,638,803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Rossendale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Rossendale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Rossendale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Rossendale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Rossendale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Rossendale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Rossendale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Rossendale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Rossendale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8C32AC5-1DCB-42D1-97EB-264C600E95E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